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7D502" w14:textId="77777777" w:rsidR="005B2557" w:rsidRDefault="005B2557" w:rsidP="005B255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24243612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4301-0002/2023</w:t>
      </w:r>
    </w:p>
    <w:p w14:paraId="0E839ECC" w14:textId="77777777" w:rsidR="005B2557" w:rsidRDefault="005B2557" w:rsidP="005B255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2023-013</w:t>
      </w:r>
    </w:p>
    <w:p w14:paraId="6A6FAF54" w14:textId="77777777" w:rsidR="005B2557" w:rsidRDefault="005B2557" w:rsidP="005B255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20.1.2023</w:t>
      </w:r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71AC93E9" w14:textId="77777777" w:rsidR="00027F8E" w:rsidRDefault="00027F8E" w:rsidP="00F35A6C">
      <w:pPr>
        <w:jc w:val="both"/>
        <w:rPr>
          <w:rFonts w:cs="Arial"/>
        </w:rPr>
      </w:pPr>
      <w:bookmarkStart w:id="1" w:name="_GoBack"/>
      <w:bookmarkEnd w:id="1"/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108D38E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8F350" w14:textId="77777777" w:rsidR="00AE31F4" w:rsidRDefault="00AE31F4">
      <w:r>
        <w:separator/>
      </w:r>
    </w:p>
  </w:endnote>
  <w:endnote w:type="continuationSeparator" w:id="0">
    <w:p w14:paraId="672A232D" w14:textId="77777777" w:rsidR="00AE31F4" w:rsidRDefault="00AE31F4">
      <w:r>
        <w:continuationSeparator/>
      </w:r>
    </w:p>
  </w:endnote>
  <w:endnote w:type="continuationNotice" w:id="1">
    <w:p w14:paraId="4A82B0EF" w14:textId="77777777" w:rsidR="00433D4A" w:rsidRDefault="00433D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AE31F4" w:rsidRPr="00001218" w:rsidRDefault="00AE31F4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AE31F4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AE31F4" w:rsidRPr="005A785E" w:rsidRDefault="00AE31F4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BD85956" w:rsidR="00AE31F4" w:rsidRPr="00A1445A" w:rsidRDefault="00AE31F4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F1C7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F1C7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AE31F4" w:rsidRPr="00FC6CF0" w:rsidRDefault="00AE31F4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F0EE1" w14:textId="77777777" w:rsidR="00AE31F4" w:rsidRDefault="00AE31F4">
      <w:r>
        <w:separator/>
      </w:r>
    </w:p>
  </w:footnote>
  <w:footnote w:type="continuationSeparator" w:id="0">
    <w:p w14:paraId="4B958946" w14:textId="77777777" w:rsidR="00AE31F4" w:rsidRDefault="00AE31F4">
      <w:r>
        <w:continuationSeparator/>
      </w:r>
    </w:p>
  </w:footnote>
  <w:footnote w:type="continuationNotice" w:id="1">
    <w:p w14:paraId="65F58AB9" w14:textId="77777777" w:rsidR="00433D4A" w:rsidRDefault="00433D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AE31F4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E31F4" w:rsidRPr="00A04B00" w:rsidRDefault="00AE31F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E31F4" w:rsidRPr="00A04B00" w:rsidRDefault="00AE31F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AE31F4" w:rsidRPr="00A04B00" w:rsidRDefault="00AE31F4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AE31F4" w:rsidRPr="00C0552D" w:rsidRDefault="00AE31F4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3E632B2" w14:textId="77777777" w:rsidR="00AE31F4" w:rsidRPr="00C0552D" w:rsidRDefault="00AE31F4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AE31F4" w:rsidRPr="00A1445A" w:rsidRDefault="00AE31F4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AE31F4" w:rsidRPr="00A1445A" w:rsidRDefault="00AE31F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AE31F4" w:rsidRPr="00A1445A" w:rsidRDefault="00AE31F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AE31F4" w:rsidRDefault="00AE31F4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AE31F4" w:rsidRPr="00A1445A" w:rsidRDefault="00AE31F4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AE31F4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11C841D" w:rsidR="00AE31F4" w:rsidRPr="00B84F6D" w:rsidRDefault="00AE31F4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AE31F4" w:rsidRPr="00A1445A" w:rsidRDefault="00AE31F4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AE31F4" w:rsidRPr="008E7AB1" w:rsidRDefault="00AE31F4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>
            <w:rPr>
              <w:rFonts w:cs="Arial"/>
              <w:sz w:val="16"/>
              <w:szCs w:val="16"/>
            </w:rPr>
            <w:t>2.07</w:t>
          </w:r>
        </w:p>
      </w:tc>
    </w:tr>
  </w:tbl>
  <w:p w14:paraId="25EF9CCB" w14:textId="77777777" w:rsidR="00AE31F4" w:rsidRPr="00FC6CF0" w:rsidRDefault="00AE31F4" w:rsidP="00001218">
    <w:pPr>
      <w:pStyle w:val="Glava"/>
      <w:rPr>
        <w:rFonts w:cs="Arial"/>
        <w:sz w:val="2"/>
        <w:szCs w:val="2"/>
      </w:rPr>
    </w:pPr>
  </w:p>
  <w:p w14:paraId="745EE79E" w14:textId="77777777" w:rsidR="00AE31F4" w:rsidRPr="00FC6CF0" w:rsidRDefault="00AE31F4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C6AD7"/>
    <w:rsid w:val="001D16E0"/>
    <w:rsid w:val="001D694D"/>
    <w:rsid w:val="001E6CAE"/>
    <w:rsid w:val="001F6F0F"/>
    <w:rsid w:val="0020233B"/>
    <w:rsid w:val="00204CC4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D4A"/>
    <w:rsid w:val="00434AD4"/>
    <w:rsid w:val="0043532D"/>
    <w:rsid w:val="00445049"/>
    <w:rsid w:val="004527D6"/>
    <w:rsid w:val="00455EB9"/>
    <w:rsid w:val="00456982"/>
    <w:rsid w:val="0047169D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2557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1C73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E31F4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1A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2601F1-61BD-4431-A16B-7FBD89EA8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2d71791d-4b08-4651-a8aa-c7bfc8b3429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BD7A0F1-4C64-4071-B98B-1B30A4D5A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32</TotalTime>
  <Pages>1</Pages>
  <Words>101</Words>
  <Characters>893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Marjeta PENGOV</cp:lastModifiedBy>
  <cp:revision>29</cp:revision>
  <cp:lastPrinted>2016-06-20T06:30:00Z</cp:lastPrinted>
  <dcterms:created xsi:type="dcterms:W3CDTF">2018-07-24T11:47:00Z</dcterms:created>
  <dcterms:modified xsi:type="dcterms:W3CDTF">2023-01-19T07:39:00Z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